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33382" w14:textId="31F24186" w:rsidR="004F6FD1" w:rsidRPr="004F6FD1" w:rsidRDefault="004F6FD1" w:rsidP="004F6FD1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076203BE" wp14:editId="42AE40A1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BBEDF9" w14:textId="77777777" w:rsidR="004F6FD1" w:rsidRPr="004F6FD1" w:rsidRDefault="004F6FD1" w:rsidP="004F6FD1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4F6FD1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4F6FD1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4F6FD1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4F6FD1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9" w:history="1">
        <w:r w:rsidRPr="004F6FD1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4F6FD1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1BA54AF1" w14:textId="423FC0C1" w:rsidR="004F6FD1" w:rsidRPr="004F6FD1" w:rsidRDefault="004F6FD1" w:rsidP="004F6FD1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FCB74AF" wp14:editId="7AF91FA4">
                <wp:simplePos x="0" y="0"/>
                <wp:positionH relativeFrom="column">
                  <wp:posOffset>-1415415</wp:posOffset>
                </wp:positionH>
                <wp:positionV relativeFrom="paragraph">
                  <wp:posOffset>227964</wp:posOffset>
                </wp:positionV>
                <wp:extent cx="6543675" cy="0"/>
                <wp:effectExtent l="0" t="0" r="0" b="0"/>
                <wp:wrapNone/>
                <wp:docPr id="1999283324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78B6EA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1.45pt,17.95pt" to="403.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4F6FD1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7537CBA0" w14:textId="77777777" w:rsidR="004F6FD1" w:rsidRPr="004F6FD1" w:rsidRDefault="004F6FD1" w:rsidP="004F6FD1">
      <w:pPr>
        <w:pStyle w:val="Nagwek4"/>
        <w:rPr>
          <w:rFonts w:asciiTheme="minorHAnsi" w:hAnsiTheme="minorHAnsi" w:cstheme="minorHAnsi"/>
          <w:bCs/>
          <w:i w:val="0"/>
          <w:sz w:val="8"/>
          <w:szCs w:val="8"/>
        </w:rPr>
      </w:pPr>
    </w:p>
    <w:p w14:paraId="1F27BCE9" w14:textId="7796F4BC" w:rsidR="005103B9" w:rsidRPr="004F6FD1" w:rsidRDefault="006676AE" w:rsidP="00A44833">
      <w:pPr>
        <w:pStyle w:val="Nagwek4"/>
        <w:spacing w:after="360"/>
        <w:rPr>
          <w:rFonts w:asciiTheme="minorHAnsi" w:hAnsiTheme="minorHAnsi" w:cstheme="minorHAnsi"/>
          <w:bCs/>
          <w:i w:val="0"/>
          <w:sz w:val="20"/>
        </w:rPr>
      </w:pPr>
      <w:r w:rsidRPr="004F6FD1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3A40C0" w:rsidRPr="004F6FD1">
        <w:rPr>
          <w:rFonts w:asciiTheme="minorHAnsi" w:hAnsiTheme="minorHAnsi" w:cstheme="minorHAnsi"/>
          <w:b/>
          <w:i w:val="0"/>
          <w:sz w:val="20"/>
        </w:rPr>
        <w:t>3</w:t>
      </w:r>
      <w:r w:rsidR="00B36ABD" w:rsidRPr="004F6FD1">
        <w:rPr>
          <w:rFonts w:asciiTheme="minorHAnsi" w:hAnsiTheme="minorHAnsi" w:cstheme="minorHAnsi"/>
          <w:bCs/>
          <w:i w:val="0"/>
          <w:sz w:val="20"/>
        </w:rPr>
        <w:t xml:space="preserve"> do SWZ</w:t>
      </w:r>
    </w:p>
    <w:p w14:paraId="529286AD" w14:textId="77777777" w:rsidR="002578E4" w:rsidRPr="004F6FD1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4F6FD1" w14:paraId="0BA72194" w14:textId="77777777" w:rsidTr="0018769E">
        <w:tc>
          <w:tcPr>
            <w:tcW w:w="2800" w:type="dxa"/>
          </w:tcPr>
          <w:p w14:paraId="5A457895" w14:textId="77777777" w:rsidR="002578E4" w:rsidRPr="004F6FD1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4F6FD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62FCEE3" w14:textId="77777777" w:rsidR="002578E4" w:rsidRPr="004F6FD1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3209D60" w14:textId="77777777" w:rsidR="002578E4" w:rsidRPr="004F6FD1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F6FD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5424D94" w14:textId="77777777" w:rsidR="002578E4" w:rsidRPr="004F6FD1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4F6FD1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4F6FD1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4F6FD1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4F6FD1" w14:paraId="06272EB5" w14:textId="77777777" w:rsidTr="0018769E">
        <w:tc>
          <w:tcPr>
            <w:tcW w:w="2800" w:type="dxa"/>
          </w:tcPr>
          <w:p w14:paraId="25BFD327" w14:textId="77777777" w:rsidR="002578E4" w:rsidRPr="004F6FD1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F6FD1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4B145556" w14:textId="77777777" w:rsidR="002578E4" w:rsidRPr="004F6FD1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61A99BC" w14:textId="77777777" w:rsidR="002578E4" w:rsidRPr="004F6FD1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F6FD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588A4CE" w14:textId="77777777" w:rsidR="002578E4" w:rsidRPr="004F6FD1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4F6FD1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4F6FD1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4F6FD1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28378E40" w14:textId="77777777" w:rsidR="002578E4" w:rsidRPr="004F6FD1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A40C0" w:rsidRPr="004F6FD1" w14:paraId="075AF5E4" w14:textId="77777777" w:rsidTr="003B18A1">
        <w:tc>
          <w:tcPr>
            <w:tcW w:w="9104" w:type="dxa"/>
            <w:shd w:val="clear" w:color="auto" w:fill="D9D9D9"/>
          </w:tcPr>
          <w:p w14:paraId="07513BDE" w14:textId="77777777" w:rsidR="003A40C0" w:rsidRPr="004F6FD1" w:rsidRDefault="003A40C0" w:rsidP="003B18A1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F6FD1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527261A7" w14:textId="4673BFDA" w:rsidR="003A40C0" w:rsidRPr="004F6FD1" w:rsidRDefault="003A40C0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1 ustawy z dnia 11 września 2019 r. Prawo zamówień publicznych </w:t>
            </w:r>
            <w:r w:rsidRPr="004F6FD1">
              <w:rPr>
                <w:rFonts w:asciiTheme="minorHAnsi" w:hAnsiTheme="minorHAnsi" w:cstheme="minorHAnsi"/>
                <w:sz w:val="20"/>
                <w:szCs w:val="20"/>
              </w:rPr>
              <w:t>(t.j. Dz. U. z 2024 r. poz. 1320 z późn. zm.)</w:t>
            </w:r>
            <w:r w:rsidRPr="004F6FD1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dotyczące:</w:t>
            </w:r>
          </w:p>
          <w:p w14:paraId="091931BE" w14:textId="77777777" w:rsidR="003A40C0" w:rsidRPr="004F6FD1" w:rsidRDefault="003A40C0" w:rsidP="003B18A1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2695F2FB" w14:textId="77777777" w:rsidR="003A40C0" w:rsidRPr="004F6FD1" w:rsidRDefault="003A40C0" w:rsidP="003B18A1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6197606C" w14:textId="77777777" w:rsidR="003A40C0" w:rsidRPr="004F6FD1" w:rsidRDefault="003A40C0" w:rsidP="003B18A1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7F71E617" w14:textId="77777777" w:rsidR="00E50194" w:rsidRPr="004F6FD1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4F6FD1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4F6FD1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4F6FD1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4F6FD1" w14:paraId="7D2BA02F" w14:textId="77777777" w:rsidTr="0018769E">
        <w:tc>
          <w:tcPr>
            <w:tcW w:w="2269" w:type="dxa"/>
          </w:tcPr>
          <w:p w14:paraId="4F94FEFC" w14:textId="77777777" w:rsidR="002578E4" w:rsidRPr="004F6FD1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F6FD1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206E27D" w14:textId="42F05BB4" w:rsidR="002578E4" w:rsidRPr="004F6FD1" w:rsidRDefault="003A40C0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F6FD1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Dostawy drobnego sprzętu j.u. do Samodzielnego Publicznego Zakładu Opieki Zdrowotnej  w Siedlcach</w:t>
            </w:r>
            <w:r w:rsidR="002578E4" w:rsidRPr="004F6FD1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3A40C0" w:rsidRPr="004F6FD1" w14:paraId="2D15E5DB" w14:textId="77777777" w:rsidTr="003B18A1">
        <w:tc>
          <w:tcPr>
            <w:tcW w:w="2269" w:type="dxa"/>
          </w:tcPr>
          <w:p w14:paraId="1C2F9B40" w14:textId="77777777" w:rsidR="003A40C0" w:rsidRPr="004F6FD1" w:rsidRDefault="003A40C0" w:rsidP="003B18A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F6FD1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96399F3" w14:textId="05D4E45C" w:rsidR="003A40C0" w:rsidRPr="004F6FD1" w:rsidRDefault="003A40C0" w:rsidP="003B18A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4F6FD1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drobny sprzęt j.u.2/549/2026</w:t>
            </w:r>
          </w:p>
        </w:tc>
      </w:tr>
    </w:tbl>
    <w:p w14:paraId="267E72AC" w14:textId="77777777" w:rsidR="002578E4" w:rsidRPr="004F6FD1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01FB43" w14:textId="3A028F50" w:rsidR="00F90CD1" w:rsidRPr="004F6FD1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3A40C0" w:rsidRPr="004F6FD1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4F6FD1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4F6FD1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4F6FD1">
        <w:rPr>
          <w:rFonts w:asciiTheme="minorHAnsi" w:hAnsiTheme="minorHAnsi" w:cstheme="minorHAnsi"/>
          <w:sz w:val="20"/>
          <w:szCs w:val="20"/>
        </w:rPr>
        <w:t>oświa</w:t>
      </w:r>
      <w:r w:rsidR="00825A09" w:rsidRPr="004F6FD1">
        <w:rPr>
          <w:rFonts w:asciiTheme="minorHAnsi" w:hAnsiTheme="minorHAnsi" w:cstheme="minorHAnsi"/>
          <w:sz w:val="20"/>
          <w:szCs w:val="20"/>
        </w:rPr>
        <w:t>dczam</w:t>
      </w:r>
      <w:r w:rsidR="00E65685" w:rsidRPr="004F6FD1">
        <w:rPr>
          <w:rFonts w:asciiTheme="minorHAnsi" w:hAnsiTheme="minorHAnsi" w:cstheme="minorHAnsi"/>
          <w:sz w:val="20"/>
          <w:szCs w:val="20"/>
        </w:rPr>
        <w:t>,</w:t>
      </w:r>
      <w:r w:rsidR="002B2AD9" w:rsidRPr="004F6FD1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4F6FD1" w14:paraId="52B1CB05" w14:textId="77777777" w:rsidTr="00650D6C">
        <w:tc>
          <w:tcPr>
            <w:tcW w:w="9104" w:type="dxa"/>
            <w:shd w:val="clear" w:color="auto" w:fill="D9D9D9"/>
          </w:tcPr>
          <w:p w14:paraId="53111DD1" w14:textId="77777777" w:rsidR="00E50194" w:rsidRPr="004F6FD1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09C64E78" w14:textId="77777777" w:rsidR="00C113BF" w:rsidRPr="004F6FD1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4F6FD1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4F6FD1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4F6FD1">
        <w:rPr>
          <w:rFonts w:asciiTheme="minorHAnsi" w:hAnsiTheme="minorHAnsi" w:cstheme="minorHAnsi"/>
          <w:sz w:val="20"/>
          <w:szCs w:val="20"/>
        </w:rPr>
        <w:t>108</w:t>
      </w:r>
      <w:r w:rsidR="002C4137" w:rsidRPr="004F6FD1">
        <w:rPr>
          <w:rFonts w:asciiTheme="minorHAnsi" w:hAnsiTheme="minorHAnsi" w:cstheme="minorHAnsi"/>
          <w:sz w:val="20"/>
          <w:szCs w:val="20"/>
        </w:rPr>
        <w:t xml:space="preserve"> ust 1 </w:t>
      </w:r>
      <w:r w:rsidRPr="004F6FD1">
        <w:rPr>
          <w:rFonts w:asciiTheme="minorHAnsi" w:hAnsiTheme="minorHAnsi" w:cstheme="minorHAnsi"/>
          <w:sz w:val="20"/>
          <w:szCs w:val="20"/>
        </w:rPr>
        <w:t>ustawy Pzp</w:t>
      </w:r>
      <w:r w:rsidR="00641874" w:rsidRPr="004F6FD1">
        <w:rPr>
          <w:rFonts w:asciiTheme="minorHAnsi" w:hAnsiTheme="minorHAnsi" w:cstheme="minorHAnsi"/>
          <w:sz w:val="20"/>
          <w:szCs w:val="20"/>
        </w:rPr>
        <w:t>.</w:t>
      </w:r>
    </w:p>
    <w:p w14:paraId="17BD084B" w14:textId="77777777" w:rsidR="002426FF" w:rsidRPr="004F6FD1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49F3EFA6" w14:textId="77777777" w:rsidR="00023477" w:rsidRPr="004F6FD1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2E3D9B4E" w14:textId="77777777" w:rsidR="00023477" w:rsidRPr="004F6FD1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C7BDDAD" w14:textId="77777777" w:rsidR="00992BD8" w:rsidRPr="004F6FD1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F6FD1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4F6FD1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4F6FD1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4F6FD1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4F6FD1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06F3DD44" w14:textId="77777777" w:rsidR="00023477" w:rsidRPr="004F6FD1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="00E426EB" w:rsidRPr="004F6FD1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4F6FD1">
        <w:rPr>
          <w:rFonts w:asciiTheme="minorHAnsi" w:hAnsiTheme="minorHAnsi" w:cstheme="minorHAnsi"/>
          <w:i/>
          <w:sz w:val="20"/>
          <w:szCs w:val="20"/>
        </w:rPr>
        <w:t>.</w:t>
      </w:r>
      <w:r w:rsidRPr="004F6FD1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4F6FD1">
        <w:rPr>
          <w:rFonts w:asciiTheme="minorHAnsi" w:hAnsiTheme="minorHAnsi" w:cstheme="minorHAnsi"/>
          <w:sz w:val="20"/>
          <w:szCs w:val="20"/>
        </w:rPr>
        <w:t>110</w:t>
      </w:r>
      <w:r w:rsidRPr="004F6FD1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4F6FD1">
        <w:rPr>
          <w:rFonts w:asciiTheme="minorHAnsi" w:hAnsiTheme="minorHAnsi" w:cstheme="minorHAnsi"/>
          <w:sz w:val="20"/>
          <w:szCs w:val="20"/>
        </w:rPr>
        <w:t>2</w:t>
      </w:r>
      <w:r w:rsidRPr="004F6FD1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4F6FD1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4F6FD1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4F6FD1">
        <w:rPr>
          <w:rFonts w:asciiTheme="minorHAnsi" w:hAnsiTheme="minorHAnsi" w:cstheme="minorHAnsi"/>
          <w:sz w:val="20"/>
          <w:szCs w:val="20"/>
        </w:rPr>
        <w:t>..</w:t>
      </w:r>
      <w:r w:rsidRPr="004F6FD1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4F6FD1">
        <w:rPr>
          <w:rFonts w:asciiTheme="minorHAnsi" w:hAnsiTheme="minorHAnsi" w:cstheme="minorHAnsi"/>
          <w:sz w:val="20"/>
          <w:szCs w:val="20"/>
        </w:rPr>
        <w:t>…</w:t>
      </w:r>
      <w:r w:rsidRPr="004F6FD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4F6FD1">
        <w:rPr>
          <w:rFonts w:asciiTheme="minorHAnsi" w:hAnsiTheme="minorHAnsi" w:cstheme="minorHAnsi"/>
          <w:sz w:val="20"/>
          <w:szCs w:val="20"/>
        </w:rPr>
        <w:t>.</w:t>
      </w:r>
      <w:r w:rsidRPr="004F6FD1">
        <w:rPr>
          <w:rFonts w:asciiTheme="minorHAnsi" w:hAnsiTheme="minorHAnsi" w:cstheme="minorHAnsi"/>
          <w:sz w:val="20"/>
          <w:szCs w:val="20"/>
        </w:rPr>
        <w:t>…</w:t>
      </w:r>
      <w:r w:rsidR="007A2BCB" w:rsidRPr="004F6FD1">
        <w:rPr>
          <w:rFonts w:asciiTheme="minorHAnsi" w:hAnsiTheme="minorHAnsi" w:cstheme="minorHAnsi"/>
          <w:sz w:val="20"/>
          <w:szCs w:val="20"/>
        </w:rPr>
        <w:t>.</w:t>
      </w:r>
    </w:p>
    <w:p w14:paraId="547C1BA5" w14:textId="77777777" w:rsidR="007A2BCB" w:rsidRPr="004F6FD1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383D6DA5" w14:textId="77777777" w:rsidR="003A40C0" w:rsidRPr="004F6FD1" w:rsidRDefault="007A2BCB" w:rsidP="003A40C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4F6FD1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4F6FD1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4F6FD1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4F6FD1">
        <w:rPr>
          <w:rFonts w:asciiTheme="minorHAnsi" w:hAnsiTheme="minorHAnsi" w:cstheme="minorHAnsi"/>
          <w:sz w:val="20"/>
          <w:szCs w:val="20"/>
        </w:rPr>
        <w:t>514</w:t>
      </w:r>
      <w:r w:rsidRPr="004F6FD1">
        <w:rPr>
          <w:rFonts w:asciiTheme="minorHAnsi" w:hAnsiTheme="minorHAnsi" w:cstheme="minorHAnsi"/>
          <w:sz w:val="20"/>
          <w:szCs w:val="20"/>
        </w:rPr>
        <w:t>)</w:t>
      </w:r>
      <w:r w:rsidR="00AC6A18" w:rsidRPr="004F6FD1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4F6FD1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4F6FD1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4F6FD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A43194" w14:textId="77777777" w:rsidR="00AC6A18" w:rsidRPr="004F6FD1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4F6FD1" w14:paraId="0D9DD6E9" w14:textId="77777777" w:rsidTr="00CD4DD1">
        <w:tc>
          <w:tcPr>
            <w:tcW w:w="9104" w:type="dxa"/>
            <w:shd w:val="clear" w:color="auto" w:fill="D9D9D9"/>
          </w:tcPr>
          <w:p w14:paraId="610EBE0D" w14:textId="77777777" w:rsidR="0011306C" w:rsidRPr="004F6FD1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7B4A687B" w14:textId="77777777" w:rsidR="00D2702A" w:rsidRPr="004F6FD1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4F6FD1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4F6FD1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4F6FD1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4F6FD1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4F6FD1" w14:paraId="5858D19B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2D98" w14:textId="77777777" w:rsidR="00D2702A" w:rsidRPr="004F6FD1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043F" w14:textId="77777777" w:rsidR="00D2702A" w:rsidRPr="004F6FD1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3A40C0" w:rsidRPr="004F6FD1" w14:paraId="18256418" w14:textId="77777777" w:rsidTr="003B18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3AD8" w14:textId="46A85F23" w:rsidR="003A40C0" w:rsidRPr="004F6FD1" w:rsidRDefault="003A40C0" w:rsidP="003B18A1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1DF3" w14:textId="480ADA3C" w:rsidR="003A40C0" w:rsidRPr="004F6FD1" w:rsidRDefault="003A40C0" w:rsidP="003B18A1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5C3FD6EF" w14:textId="330A7F57" w:rsidR="003A40C0" w:rsidRPr="004F6FD1" w:rsidRDefault="003A40C0" w:rsidP="003B18A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 Zamawiający nie określa warunków minimalnych.</w:t>
            </w:r>
          </w:p>
        </w:tc>
      </w:tr>
      <w:tr w:rsidR="003A40C0" w:rsidRPr="004F6FD1" w14:paraId="07AFA2D6" w14:textId="77777777" w:rsidTr="003B18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EB79" w14:textId="39B3B82E" w:rsidR="003A40C0" w:rsidRPr="004F6FD1" w:rsidRDefault="003A40C0" w:rsidP="003B18A1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43A4" w14:textId="20D21ACC" w:rsidR="003A40C0" w:rsidRPr="004F6FD1" w:rsidRDefault="003A40C0" w:rsidP="003B18A1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7288DDBD" w14:textId="102E5F42" w:rsidR="003A40C0" w:rsidRPr="004F6FD1" w:rsidRDefault="003A40C0" w:rsidP="003B18A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  Zamawiający nie określa warunków minimalnych.</w:t>
            </w:r>
          </w:p>
        </w:tc>
      </w:tr>
      <w:tr w:rsidR="003A40C0" w:rsidRPr="004F6FD1" w14:paraId="64AF949A" w14:textId="77777777" w:rsidTr="003B18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33DA" w14:textId="5CCFF844" w:rsidR="003A40C0" w:rsidRPr="004F6FD1" w:rsidRDefault="003A40C0" w:rsidP="003B18A1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19F9" w14:textId="4FBFBBC5" w:rsidR="003A40C0" w:rsidRPr="004F6FD1" w:rsidRDefault="003A40C0" w:rsidP="003B18A1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6B4C2EE2" w14:textId="3A4709BA" w:rsidR="003A40C0" w:rsidRPr="004F6FD1" w:rsidRDefault="003A40C0" w:rsidP="003B18A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 Zamawiający nie określa warunków minimalnych.</w:t>
            </w:r>
          </w:p>
        </w:tc>
      </w:tr>
    </w:tbl>
    <w:p w14:paraId="7B4BD2FD" w14:textId="77777777" w:rsidR="00E21BB4" w:rsidRPr="004F6FD1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4F6FD1">
        <w:rPr>
          <w:rFonts w:asciiTheme="minorHAnsi" w:hAnsiTheme="minorHAnsi" w:cstheme="minorHAnsi"/>
          <w:sz w:val="18"/>
          <w:szCs w:val="18"/>
        </w:rPr>
        <w:lastRenderedPageBreak/>
        <w:t>_____________________________________________________________________________</w:t>
      </w:r>
    </w:p>
    <w:p w14:paraId="26EA323E" w14:textId="77777777" w:rsidR="00E21BB4" w:rsidRPr="004F6FD1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F6FD1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4F6FD1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4F6FD1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4F6FD1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4F6FD1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01963198" w14:textId="77777777" w:rsidR="00C62F57" w:rsidRPr="004F6FD1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79F9491D" w14:textId="77777777" w:rsidR="00C62F57" w:rsidRPr="004F6FD1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6B76E6E1" w14:textId="77777777" w:rsidR="00721D87" w:rsidRPr="004F6FD1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4F6FD1">
        <w:rPr>
          <w:rFonts w:asciiTheme="minorHAnsi" w:hAnsiTheme="minorHAnsi" w:cstheme="minorHAnsi"/>
          <w:sz w:val="20"/>
          <w:szCs w:val="20"/>
        </w:rPr>
        <w:t>ego/</w:t>
      </w:r>
      <w:r w:rsidRPr="004F6FD1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4B84292B" w14:textId="77777777" w:rsidR="00721D87" w:rsidRPr="004F6FD1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F6FD1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282C31F6" w14:textId="77777777" w:rsidR="00721D87" w:rsidRPr="004F6FD1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4F6FD1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42856DF4" w14:textId="77777777" w:rsidR="00721D87" w:rsidRPr="004F6FD1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13D7FD57" w14:textId="77777777" w:rsidR="00E21BB4" w:rsidRPr="004F6FD1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F6FD1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4F6FD1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601EA1F5" w14:textId="77777777" w:rsidR="00E21BB4" w:rsidRPr="004F6FD1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4F6FD1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12382C6B" w14:textId="77777777" w:rsidR="00C62F57" w:rsidRPr="004F6FD1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4F6FD1" w14:paraId="5270A6DB" w14:textId="77777777" w:rsidTr="00CD4DD1">
        <w:tc>
          <w:tcPr>
            <w:tcW w:w="9104" w:type="dxa"/>
            <w:shd w:val="clear" w:color="auto" w:fill="D9D9D9"/>
          </w:tcPr>
          <w:p w14:paraId="100CB461" w14:textId="77777777" w:rsidR="00BE6F04" w:rsidRPr="004F6FD1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46BE138C" w14:textId="77777777" w:rsidR="00FE4E2B" w:rsidRPr="004F6FD1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4F6FD1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4F6FD1" w14:paraId="093607CE" w14:textId="77777777" w:rsidTr="00847232">
        <w:tc>
          <w:tcPr>
            <w:tcW w:w="9104" w:type="dxa"/>
            <w:shd w:val="clear" w:color="auto" w:fill="D9D9D9"/>
          </w:tcPr>
          <w:p w14:paraId="0500C299" w14:textId="77777777" w:rsidR="00E426EB" w:rsidRPr="004F6FD1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F6FD1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78D6215B" w14:textId="77777777" w:rsidR="00E426EB" w:rsidRPr="004F6FD1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9CA90C0" w14:textId="77777777" w:rsidR="00E426EB" w:rsidRPr="004F6FD1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7B1FF6C7" w14:textId="77777777" w:rsidR="00E426EB" w:rsidRPr="004F6FD1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44B391D" w14:textId="77777777" w:rsidR="00E426EB" w:rsidRPr="004F6FD1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4F6FD1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4DADB17" w14:textId="77777777" w:rsidR="00E426EB" w:rsidRPr="004F6FD1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6FD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7B13B4C1" w14:textId="77777777" w:rsidR="00E426EB" w:rsidRPr="004F6FD1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4F6FD1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3E0A412E" w14:textId="77777777" w:rsidR="00E426EB" w:rsidRPr="004F6FD1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735F4C" w14:textId="77777777" w:rsidR="0012157F" w:rsidRPr="004F6FD1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271BBB6E" w14:textId="77777777" w:rsidR="00524951" w:rsidRPr="004F6FD1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F6FD1">
        <w:rPr>
          <w:rFonts w:asciiTheme="minorHAnsi" w:hAnsiTheme="minorHAnsi" w:cstheme="minorHAnsi"/>
          <w:sz w:val="16"/>
          <w:szCs w:val="16"/>
        </w:rPr>
        <w:tab/>
      </w:r>
      <w:r w:rsidRPr="004F6FD1">
        <w:rPr>
          <w:rFonts w:asciiTheme="minorHAnsi" w:hAnsiTheme="minorHAnsi" w:cstheme="minorHAnsi"/>
          <w:sz w:val="16"/>
          <w:szCs w:val="16"/>
        </w:rPr>
        <w:tab/>
      </w:r>
      <w:r w:rsidRPr="004F6FD1">
        <w:rPr>
          <w:rFonts w:asciiTheme="minorHAnsi" w:hAnsiTheme="minorHAnsi" w:cstheme="minorHAnsi"/>
          <w:sz w:val="16"/>
          <w:szCs w:val="16"/>
        </w:rPr>
        <w:tab/>
      </w:r>
      <w:r w:rsidRPr="004F6FD1">
        <w:rPr>
          <w:rFonts w:asciiTheme="minorHAnsi" w:hAnsiTheme="minorHAnsi" w:cstheme="minorHAnsi"/>
          <w:sz w:val="16"/>
          <w:szCs w:val="16"/>
        </w:rPr>
        <w:tab/>
      </w:r>
      <w:r w:rsidRPr="004F6FD1">
        <w:rPr>
          <w:rFonts w:asciiTheme="minorHAnsi" w:hAnsiTheme="minorHAnsi" w:cstheme="minorHAnsi"/>
          <w:sz w:val="16"/>
          <w:szCs w:val="16"/>
        </w:rPr>
        <w:tab/>
      </w:r>
      <w:r w:rsidRPr="004F6FD1">
        <w:rPr>
          <w:rFonts w:asciiTheme="minorHAnsi" w:hAnsiTheme="minorHAnsi" w:cstheme="minorHAnsi"/>
          <w:sz w:val="16"/>
          <w:szCs w:val="16"/>
        </w:rPr>
        <w:tab/>
      </w:r>
      <w:r w:rsidRPr="004F6FD1">
        <w:rPr>
          <w:rFonts w:asciiTheme="minorHAnsi" w:hAnsiTheme="minorHAnsi" w:cstheme="minorHAnsi"/>
          <w:sz w:val="16"/>
          <w:szCs w:val="16"/>
        </w:rPr>
        <w:tab/>
      </w:r>
    </w:p>
    <w:p w14:paraId="6DF2361D" w14:textId="77777777" w:rsidR="00524951" w:rsidRPr="004F6FD1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0012D77F" w14:textId="77777777" w:rsidR="00FE4E2B" w:rsidRPr="004F6FD1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4F6FD1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4F6FD1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4F6FD1">
        <w:rPr>
          <w:rFonts w:asciiTheme="minorHAnsi" w:hAnsiTheme="minorHAnsi" w:cstheme="minorHAnsi"/>
          <w:sz w:val="16"/>
          <w:szCs w:val="16"/>
        </w:rPr>
        <w:t>…</w:t>
      </w:r>
      <w:r w:rsidR="006D536F" w:rsidRPr="004F6FD1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4F6FD1">
        <w:rPr>
          <w:rFonts w:asciiTheme="minorHAnsi" w:hAnsiTheme="minorHAnsi" w:cstheme="minorHAnsi"/>
          <w:sz w:val="16"/>
          <w:szCs w:val="16"/>
        </w:rPr>
        <w:t>……</w:t>
      </w:r>
      <w:r w:rsidR="006D536F" w:rsidRPr="004F6FD1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4F6FD1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6DE1D869" w14:textId="77777777" w:rsidR="00484F88" w:rsidRPr="004F6FD1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4F6FD1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4F6FD1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4F6FD1" w:rsidSect="004F6F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851" w:right="1417" w:bottom="993" w:left="1417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31720" w14:textId="77777777" w:rsidR="00632102" w:rsidRDefault="00632102" w:rsidP="0038231F">
      <w:pPr>
        <w:spacing w:after="0" w:line="240" w:lineRule="auto"/>
      </w:pPr>
      <w:r>
        <w:separator/>
      </w:r>
    </w:p>
  </w:endnote>
  <w:endnote w:type="continuationSeparator" w:id="0">
    <w:p w14:paraId="42B63C1D" w14:textId="77777777" w:rsidR="00632102" w:rsidRDefault="006321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DF95" w14:textId="77777777" w:rsidR="003A40C0" w:rsidRDefault="003A40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DF7F" w14:textId="31C75B89" w:rsidR="004F6FD1" w:rsidRPr="004F6FD1" w:rsidRDefault="004F6FD1" w:rsidP="004F6FD1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bookmarkStart w:id="2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5AFCF9F" wp14:editId="44A2BA06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92674264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AE1DF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4F6FD1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2AE8946A" w14:textId="7164E26D" w:rsidR="00F8042D" w:rsidRPr="004F6FD1" w:rsidRDefault="004F6FD1" w:rsidP="004F6FD1">
    <w:pPr>
      <w:widowControl w:val="0"/>
      <w:autoSpaceDE w:val="0"/>
      <w:autoSpaceDN w:val="0"/>
      <w:adjustRightInd w:val="0"/>
      <w:spacing w:after="0" w:line="288" w:lineRule="auto"/>
      <w:ind w:right="-178"/>
      <w:textAlignment w:val="center"/>
      <w:rPr>
        <w:rFonts w:eastAsia="Times New Roman" w:cs="Calibri"/>
        <w:color w:val="202C82"/>
        <w:spacing w:val="4"/>
        <w:sz w:val="15"/>
        <w:szCs w:val="15"/>
      </w:rPr>
    </w:pPr>
    <w:r w:rsidRPr="004F6FD1">
      <w:rPr>
        <w:rFonts w:eastAsia="Times New Roman" w:cs="Calibri"/>
        <w:sz w:val="15"/>
        <w:szCs w:val="15"/>
      </w:rPr>
      <w:t xml:space="preserve">SPZOZ w Siedlcach:   NIP: 821-205-60-50,  </w:t>
    </w:r>
    <w:r w:rsidRPr="004F6FD1">
      <w:rPr>
        <w:rFonts w:eastAsia="Times New Roman" w:cs="Calibri"/>
        <w:spacing w:val="4"/>
        <w:sz w:val="15"/>
        <w:szCs w:val="15"/>
      </w:rPr>
      <w:t xml:space="preserve">REGON: 000310309,  KRS 0000001957  BDO </w:t>
    </w:r>
    <w:r w:rsidRPr="004F6FD1">
      <w:rPr>
        <w:rFonts w:eastAsia="Times New Roman" w:cs="Calibri"/>
        <w:spacing w:val="4"/>
        <w:sz w:val="15"/>
        <w:szCs w:val="15"/>
        <w:lang w:val="en-US"/>
      </w:rPr>
      <w:t>000144095</w:t>
    </w:r>
    <w:bookmarkEnd w:id="1"/>
    <w:r w:rsidRPr="004F6FD1">
      <w:rPr>
        <w:rFonts w:eastAsia="Times New Roman" w:cs="Calibri"/>
        <w:color w:val="202C82"/>
        <w:sz w:val="15"/>
        <w:szCs w:val="15"/>
      </w:rPr>
      <w:tab/>
    </w:r>
    <w:bookmarkEnd w:id="2"/>
    <w:r w:rsidRPr="004F6FD1">
      <w:rPr>
        <w:rFonts w:eastAsia="Times New Roman" w:cs="Calibri"/>
        <w:color w:val="202C82"/>
        <w:sz w:val="15"/>
        <w:szCs w:val="15"/>
      </w:rPr>
      <w:tab/>
    </w:r>
    <w:r w:rsidRPr="004F6FD1">
      <w:rPr>
        <w:rFonts w:eastAsia="Times New Roman" w:cs="Calibri"/>
        <w:color w:val="202C82"/>
        <w:sz w:val="15"/>
        <w:szCs w:val="15"/>
      </w:rPr>
      <w:tab/>
    </w:r>
    <w:r w:rsidRPr="004F6FD1">
      <w:rPr>
        <w:rFonts w:eastAsia="Times New Roman" w:cs="Calibri"/>
        <w:color w:val="202C82"/>
        <w:spacing w:val="4"/>
        <w:sz w:val="15"/>
        <w:szCs w:val="15"/>
      </w:rPr>
      <w:t xml:space="preserve">   </w:t>
    </w:r>
    <w:r>
      <w:rPr>
        <w:rFonts w:eastAsia="Times New Roman" w:cs="Calibri"/>
        <w:color w:val="202C82"/>
        <w:spacing w:val="4"/>
        <w:sz w:val="15"/>
        <w:szCs w:val="15"/>
      </w:rPr>
      <w:t xml:space="preserve">     </w:t>
    </w:r>
    <w:r w:rsidR="00F8042D" w:rsidRPr="004F6FD1">
      <w:rPr>
        <w:rFonts w:asciiTheme="minorHAnsi" w:hAnsiTheme="minorHAnsi" w:cstheme="minorHAnsi"/>
        <w:sz w:val="20"/>
        <w:szCs w:val="20"/>
      </w:rPr>
      <w:t xml:space="preserve">Strona </w:t>
    </w:r>
    <w:r w:rsidR="00F8042D" w:rsidRPr="004F6FD1">
      <w:rPr>
        <w:rFonts w:asciiTheme="minorHAnsi" w:hAnsiTheme="minorHAnsi" w:cstheme="minorHAnsi"/>
        <w:b/>
        <w:bCs/>
      </w:rPr>
      <w:fldChar w:fldCharType="begin"/>
    </w:r>
    <w:r w:rsidR="00F8042D" w:rsidRPr="004F6FD1">
      <w:rPr>
        <w:rFonts w:asciiTheme="minorHAnsi" w:hAnsiTheme="minorHAnsi" w:cstheme="minorHAnsi"/>
        <w:b/>
        <w:bCs/>
        <w:sz w:val="20"/>
        <w:szCs w:val="20"/>
      </w:rPr>
      <w:instrText>PAGE</w:instrText>
    </w:r>
    <w:r w:rsidR="00F8042D" w:rsidRPr="004F6FD1">
      <w:rPr>
        <w:rFonts w:asciiTheme="minorHAnsi" w:hAnsiTheme="minorHAnsi" w:cstheme="minorHAnsi"/>
        <w:b/>
        <w:bCs/>
      </w:rPr>
      <w:fldChar w:fldCharType="separate"/>
    </w:r>
    <w:r w:rsidR="00F90CD1" w:rsidRPr="004F6FD1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="00F8042D" w:rsidRPr="004F6FD1">
      <w:rPr>
        <w:rFonts w:asciiTheme="minorHAnsi" w:hAnsiTheme="minorHAnsi" w:cstheme="minorHAnsi"/>
        <w:b/>
        <w:bCs/>
      </w:rPr>
      <w:fldChar w:fldCharType="end"/>
    </w:r>
    <w:r w:rsidR="00F8042D" w:rsidRPr="004F6FD1">
      <w:rPr>
        <w:rFonts w:asciiTheme="minorHAnsi" w:hAnsiTheme="minorHAnsi" w:cstheme="minorHAnsi"/>
        <w:sz w:val="20"/>
        <w:szCs w:val="20"/>
      </w:rPr>
      <w:t xml:space="preserve"> z </w:t>
    </w:r>
    <w:r w:rsidR="00F8042D" w:rsidRPr="004F6FD1">
      <w:rPr>
        <w:rFonts w:asciiTheme="minorHAnsi" w:hAnsiTheme="minorHAnsi" w:cstheme="minorHAnsi"/>
        <w:b/>
        <w:bCs/>
      </w:rPr>
      <w:fldChar w:fldCharType="begin"/>
    </w:r>
    <w:r w:rsidR="00F8042D" w:rsidRPr="004F6FD1">
      <w:rPr>
        <w:rFonts w:asciiTheme="minorHAnsi" w:hAnsiTheme="minorHAnsi" w:cstheme="minorHAnsi"/>
        <w:b/>
        <w:bCs/>
        <w:sz w:val="20"/>
        <w:szCs w:val="20"/>
      </w:rPr>
      <w:instrText>NUMPAGES</w:instrText>
    </w:r>
    <w:r w:rsidR="00F8042D" w:rsidRPr="004F6FD1">
      <w:rPr>
        <w:rFonts w:asciiTheme="minorHAnsi" w:hAnsiTheme="minorHAnsi" w:cstheme="minorHAnsi"/>
        <w:b/>
        <w:bCs/>
      </w:rPr>
      <w:fldChar w:fldCharType="separate"/>
    </w:r>
    <w:r w:rsidR="00F90CD1" w:rsidRPr="004F6FD1">
      <w:rPr>
        <w:rFonts w:asciiTheme="minorHAnsi" w:hAnsiTheme="minorHAnsi" w:cstheme="minorHAnsi"/>
        <w:b/>
        <w:bCs/>
        <w:noProof/>
        <w:sz w:val="20"/>
        <w:szCs w:val="20"/>
      </w:rPr>
      <w:t>5</w:t>
    </w:r>
    <w:r w:rsidR="00F8042D" w:rsidRPr="004F6FD1">
      <w:rPr>
        <w:rFonts w:asciiTheme="minorHAnsi" w:hAnsiTheme="minorHAnsi" w:cstheme="minorHAnsi"/>
        <w:b/>
        <w:bCs/>
      </w:rPr>
      <w:fldChar w:fldCharType="end"/>
    </w:r>
  </w:p>
  <w:p w14:paraId="37926C1E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97E6F" w14:textId="77777777" w:rsidR="003A40C0" w:rsidRDefault="003A40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CEF3B" w14:textId="77777777" w:rsidR="00632102" w:rsidRDefault="00632102" w:rsidP="0038231F">
      <w:pPr>
        <w:spacing w:after="0" w:line="240" w:lineRule="auto"/>
      </w:pPr>
      <w:r>
        <w:separator/>
      </w:r>
    </w:p>
  </w:footnote>
  <w:footnote w:type="continuationSeparator" w:id="0">
    <w:p w14:paraId="0E925F19" w14:textId="77777777" w:rsidR="00632102" w:rsidRDefault="00632102" w:rsidP="0038231F">
      <w:pPr>
        <w:spacing w:after="0" w:line="240" w:lineRule="auto"/>
      </w:pPr>
      <w:r>
        <w:continuationSeparator/>
      </w:r>
    </w:p>
  </w:footnote>
  <w:footnote w:id="1">
    <w:p w14:paraId="5B2DAE97" w14:textId="77777777" w:rsidR="0011306C" w:rsidRPr="004F6FD1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4"/>
          <w:szCs w:val="14"/>
        </w:rPr>
      </w:pPr>
      <w:r w:rsidRPr="004F6F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4F6FD1">
        <w:rPr>
          <w:rFonts w:asciiTheme="minorHAnsi" w:hAnsiTheme="minorHAnsi" w:cstheme="minorHAnsi"/>
          <w:sz w:val="18"/>
          <w:szCs w:val="18"/>
        </w:rPr>
        <w:t xml:space="preserve"> </w:t>
      </w:r>
      <w:r w:rsidRPr="004F6FD1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28FC0BC" w14:textId="77777777" w:rsidR="0011306C" w:rsidRPr="004F6FD1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4F6FD1">
        <w:rPr>
          <w:rFonts w:asciiTheme="minorHAnsi" w:hAnsiTheme="minorHAnsi" w:cstheme="minorHAnsi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E192A9" w14:textId="77777777" w:rsidR="0011306C" w:rsidRPr="004F6FD1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4F6FD1">
        <w:rPr>
          <w:rFonts w:asciiTheme="minorHAnsi" w:hAnsiTheme="minorHAnsi" w:cstheme="minorHAnsi"/>
          <w:sz w:val="14"/>
          <w:szCs w:val="14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4F6FD1">
        <w:rPr>
          <w:rFonts w:asciiTheme="minorHAnsi" w:hAnsiTheme="minorHAnsi" w:cstheme="minorHAnsi"/>
          <w:sz w:val="14"/>
          <w:szCs w:val="14"/>
        </w:rPr>
        <w:t>t.j. Dz. U. z 202</w:t>
      </w:r>
      <w:r w:rsidR="004204C7" w:rsidRPr="004F6FD1">
        <w:rPr>
          <w:rFonts w:asciiTheme="minorHAnsi" w:hAnsiTheme="minorHAnsi" w:cstheme="minorHAnsi"/>
          <w:sz w:val="14"/>
          <w:szCs w:val="14"/>
        </w:rPr>
        <w:t>5</w:t>
      </w:r>
      <w:r w:rsidR="00E01091" w:rsidRPr="004F6FD1">
        <w:rPr>
          <w:rFonts w:asciiTheme="minorHAnsi" w:hAnsiTheme="minorHAnsi" w:cstheme="minorHAnsi"/>
          <w:sz w:val="14"/>
          <w:szCs w:val="14"/>
        </w:rPr>
        <w:t xml:space="preserve">r. poz. </w:t>
      </w:r>
      <w:r w:rsidR="004204C7" w:rsidRPr="004F6FD1">
        <w:rPr>
          <w:rFonts w:asciiTheme="minorHAnsi" w:hAnsiTheme="minorHAnsi" w:cstheme="minorHAnsi"/>
          <w:sz w:val="14"/>
          <w:szCs w:val="14"/>
        </w:rPr>
        <w:t>644</w:t>
      </w:r>
      <w:r w:rsidRPr="004F6FD1">
        <w:rPr>
          <w:rFonts w:asciiTheme="minorHAnsi" w:hAnsiTheme="minorHAnsi" w:cstheme="minorHAnsi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C4373C" w14:textId="77777777" w:rsidR="0011306C" w:rsidRPr="004F6FD1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4F6FD1">
        <w:rPr>
          <w:rFonts w:asciiTheme="minorHAnsi" w:hAnsiTheme="minorHAnsi" w:cstheme="minorHAnsi"/>
          <w:sz w:val="14"/>
          <w:szCs w:val="14"/>
        </w:rPr>
        <w:t xml:space="preserve">wykonawcę oraz uczestnika konkursu, którego jednostką dominującą w rozumieniu art. 3 ust. 1 pkt 37 ustawy z dnia 29 września 1994 r. o rachunkowości </w:t>
      </w:r>
      <w:r w:rsidR="00E01091" w:rsidRPr="004F6FD1">
        <w:rPr>
          <w:rFonts w:asciiTheme="minorHAnsi" w:hAnsiTheme="minorHAnsi" w:cstheme="minorHAnsi"/>
          <w:sz w:val="14"/>
          <w:szCs w:val="14"/>
        </w:rPr>
        <w:t>(Dz. U. z 2023</w:t>
      </w:r>
      <w:r w:rsidR="009B0A5F" w:rsidRPr="004F6FD1">
        <w:rPr>
          <w:rFonts w:asciiTheme="minorHAnsi" w:hAnsiTheme="minorHAnsi" w:cstheme="minorHAnsi"/>
          <w:sz w:val="14"/>
          <w:szCs w:val="14"/>
        </w:rPr>
        <w:t xml:space="preserve"> </w:t>
      </w:r>
      <w:r w:rsidR="00E01091" w:rsidRPr="004F6FD1">
        <w:rPr>
          <w:rFonts w:asciiTheme="minorHAnsi" w:hAnsiTheme="minorHAnsi" w:cstheme="minorHAnsi"/>
          <w:sz w:val="14"/>
          <w:szCs w:val="14"/>
        </w:rPr>
        <w:t>r. poz. 120</w:t>
      </w:r>
      <w:r w:rsidR="003D1081" w:rsidRPr="004F6FD1">
        <w:rPr>
          <w:rFonts w:asciiTheme="minorHAnsi" w:hAnsiTheme="minorHAnsi" w:cstheme="minorHAnsi"/>
          <w:sz w:val="14"/>
          <w:szCs w:val="14"/>
        </w:rPr>
        <w:t>, 295 i 1598</w:t>
      </w:r>
      <w:r w:rsidR="009B0A5F" w:rsidRPr="004F6FD1">
        <w:rPr>
          <w:rFonts w:asciiTheme="minorHAnsi" w:hAnsiTheme="minorHAnsi" w:cstheme="minorHAnsi"/>
          <w:sz w:val="14"/>
          <w:szCs w:val="14"/>
        </w:rPr>
        <w:t xml:space="preserve"> oraz z 2024 r. poz. 619, 1685 i 1863</w:t>
      </w:r>
      <w:r w:rsidRPr="004F6FD1">
        <w:rPr>
          <w:rFonts w:asciiTheme="minorHAnsi" w:hAnsiTheme="minorHAnsi" w:cstheme="minorHAnsi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187E178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69F6" w14:textId="77777777" w:rsidR="003A40C0" w:rsidRDefault="003A40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2401" w14:textId="77777777" w:rsidR="003A40C0" w:rsidRDefault="003A40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62452" w14:textId="77777777" w:rsidR="003A40C0" w:rsidRDefault="003A40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176143">
    <w:abstractNumId w:val="11"/>
  </w:num>
  <w:num w:numId="2" w16cid:durableId="1771925616">
    <w:abstractNumId w:val="0"/>
  </w:num>
  <w:num w:numId="3" w16cid:durableId="1002584895">
    <w:abstractNumId w:val="10"/>
  </w:num>
  <w:num w:numId="4" w16cid:durableId="500048441">
    <w:abstractNumId w:val="13"/>
  </w:num>
  <w:num w:numId="5" w16cid:durableId="378089549">
    <w:abstractNumId w:val="12"/>
  </w:num>
  <w:num w:numId="6" w16cid:durableId="1004361760">
    <w:abstractNumId w:val="9"/>
  </w:num>
  <w:num w:numId="7" w16cid:durableId="94980676">
    <w:abstractNumId w:val="1"/>
  </w:num>
  <w:num w:numId="8" w16cid:durableId="1776510732">
    <w:abstractNumId w:val="6"/>
  </w:num>
  <w:num w:numId="9" w16cid:durableId="337078470">
    <w:abstractNumId w:val="4"/>
  </w:num>
  <w:num w:numId="10" w16cid:durableId="927815045">
    <w:abstractNumId w:val="7"/>
  </w:num>
  <w:num w:numId="11" w16cid:durableId="671447356">
    <w:abstractNumId w:val="5"/>
  </w:num>
  <w:num w:numId="12" w16cid:durableId="938560843">
    <w:abstractNumId w:val="8"/>
  </w:num>
  <w:num w:numId="13" w16cid:durableId="1851093453">
    <w:abstractNumId w:val="3"/>
  </w:num>
  <w:num w:numId="14" w16cid:durableId="6307490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02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A40C0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FD1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2102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276A7439"/>
  <w15:docId w15:val="{79F6B18C-4D41-45E7-A101-77278CB64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843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2016-07-26T10:32:00Z</cp:lastPrinted>
  <dcterms:created xsi:type="dcterms:W3CDTF">2026-01-08T10:22:00Z</dcterms:created>
  <dcterms:modified xsi:type="dcterms:W3CDTF">2026-01-08T10:22:00Z</dcterms:modified>
</cp:coreProperties>
</file>